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  <w:bookmarkStart w:id="0" w:name="_GoBack"/>
      <w:bookmarkEnd w:id="0"/>
    </w:p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行政区划代码</w:t>
      </w:r>
    </w:p>
    <w:p>
      <w:pPr>
        <w:rPr>
          <w:rFonts w:hint="eastAsia"/>
          <w:lang w:val="en-US" w:eastAsia="zh-CN"/>
        </w:rPr>
      </w:pPr>
    </w:p>
    <w:tbl>
      <w:tblPr>
        <w:tblStyle w:val="3"/>
        <w:tblW w:w="6222" w:type="dxa"/>
        <w:jc w:val="center"/>
        <w:tblInd w:w="105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44"/>
        <w:gridCol w:w="1079"/>
        <w:gridCol w:w="2985"/>
        <w:gridCol w:w="151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市别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县区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沈阳市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和平区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沈河区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大东区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皇姑区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铁西区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苏家屯区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浑南区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沈北新区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于洪区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辽中县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康平县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法库县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新民市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0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大连市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中山区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210202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西岗区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210203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沙河口区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210204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甘井子区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210211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旅顺口区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210212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金州区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210213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长海县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210224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瓦房店市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210281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普兰店市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210282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庄河市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210283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0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鞍山市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铁东区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210302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铁西区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210303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立山区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210304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千山区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210311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台安县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210321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岫岩满族自治县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210323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海城市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210381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0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抚顺市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新抚区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210402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东洲区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210403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望花区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210404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顺城区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210411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抚顺县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210421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新宾满族自治县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210422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清原满族自治县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210423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0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本溪市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平山区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210502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溪湖区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210503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明山区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210504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南芬区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210505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本溪满族自治县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210521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桓仁满族自治县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210522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10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丹东市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元宝区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210602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振兴区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210603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振安区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210604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宽甸满族自治县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210624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东港市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210681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凤城市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210682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0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锦州市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古塔区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210702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凌河区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210703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太和区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210711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黑山县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210726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义县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210727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凌海市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210781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北镇市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210782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10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营口市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站前区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210802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西市区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210803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鲅鱼圈区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210804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老边区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210811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盖州市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210881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大石桥市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210882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10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阜新市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海州区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210902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新邱区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210903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太平区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210904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清河门区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210905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细河区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210911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阜新蒙古族自治县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210921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彰武县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210922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10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辽阳市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白塔区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211002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文圣区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211003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宏伟区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211004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弓长岭区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211005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太子河区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211011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辽阳县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灯塔市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211081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10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铁岭市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银州区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211202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清河区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211204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铁岭县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211221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西丰县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211223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昌图县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211224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调兵山市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211281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开原市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211282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10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朝阳市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双塔区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211302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龙城区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211303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朝阳县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211321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建平县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211322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喀喇沁左翼蒙古族自治县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211324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北票市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211381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凌源市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211382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10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盘锦市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双台子区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211102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兴隆台区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211103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大洼县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211121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盘山县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211122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10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葫芦岛市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连山区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211402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龙港区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211403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南票区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211404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绥中县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211421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建昌县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211422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兴城市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211481</w:t>
            </w: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5E39A4"/>
    <w:rsid w:val="1B6A38AC"/>
    <w:rsid w:val="3B4874C0"/>
    <w:rsid w:val="4C5E39A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29</TotalTime>
  <ScaleCrop>false</ScaleCrop>
  <LinksUpToDate>false</LinksUpToDate>
  <CharactersWithSpaces>0</CharactersWithSpaces>
  <Application>WPS Office_10.1.0.7452_F1E327BC-269C-435d-A152-05C5408002CA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2018-06-26T06:25:00Z</dcterms:created>
  <dc:creator>尚鸿儒</dc:creator>
  <cp:lastModifiedBy>尚鸿儒</cp:lastModifiedBy>
  <dcterms:modified xsi:type="dcterms:W3CDTF">2018-07-05T08:18:41Z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2052-10.1.0.7452</vt:lpwstr>
  </property>
</Properties>
</file>